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44C" w:rsidRDefault="00CC144C" w:rsidP="00CC14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SHIPTON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CC144C" w:rsidRDefault="00CC144C" w:rsidP="00CC14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Gentleman.</w:t>
      </w:r>
    </w:p>
    <w:p w:rsidR="00CC144C" w:rsidRDefault="00CC144C" w:rsidP="00CC14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144C" w:rsidRDefault="00CC144C" w:rsidP="00CC14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144C" w:rsidRDefault="00CC144C" w:rsidP="00CC14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Malkyn(q.v.) and Richard Canam of Fordham(q.v.) brought a plaint</w:t>
      </w:r>
    </w:p>
    <w:p w:rsidR="00CC144C" w:rsidRDefault="00CC144C" w:rsidP="00CC144C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of debt against him, Thomas Rykes of London(q.v.) and John Shipton of London(q.v.), the executors of Thomas Shipton.</w:t>
      </w:r>
    </w:p>
    <w:p w:rsidR="00CC144C" w:rsidRDefault="00CC144C" w:rsidP="00CC14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CC144C" w:rsidRDefault="00CC144C" w:rsidP="00CC14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144C" w:rsidRDefault="00CC144C" w:rsidP="00CC14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144C" w:rsidRDefault="00CC144C" w:rsidP="00CC14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44C" w:rsidRDefault="00CC144C" w:rsidP="00564E3C">
      <w:pPr>
        <w:spacing w:after="0" w:line="240" w:lineRule="auto"/>
      </w:pPr>
      <w:r>
        <w:separator/>
      </w:r>
    </w:p>
  </w:endnote>
  <w:endnote w:type="continuationSeparator" w:id="0">
    <w:p w:rsidR="00CC144C" w:rsidRDefault="00CC144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C144C">
      <w:rPr>
        <w:rFonts w:ascii="Times New Roman" w:hAnsi="Times New Roman" w:cs="Times New Roman"/>
        <w:noProof/>
        <w:sz w:val="24"/>
        <w:szCs w:val="24"/>
      </w:rPr>
      <w:t>27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44C" w:rsidRDefault="00CC144C" w:rsidP="00564E3C">
      <w:pPr>
        <w:spacing w:after="0" w:line="240" w:lineRule="auto"/>
      </w:pPr>
      <w:r>
        <w:separator/>
      </w:r>
    </w:p>
  </w:footnote>
  <w:footnote w:type="continuationSeparator" w:id="0">
    <w:p w:rsidR="00CC144C" w:rsidRDefault="00CC144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44C"/>
    <w:rsid w:val="00372DC6"/>
    <w:rsid w:val="00564E3C"/>
    <w:rsid w:val="0064591D"/>
    <w:rsid w:val="00CC144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83200F-4DB4-4757-A4A6-D98538B3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C14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2015-11-27T20:31:00Z</dcterms:created>
  <dcterms:modified xsi:type="dcterms:W3CDTF">2015-11-27T20:31:00Z</dcterms:modified>
</cp:coreProperties>
</file>